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3-00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S Algenrodt, Sanierung Wasser- und Abwasserleitun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installation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